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98DA2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Edmund BATTE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03B6A53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Abingdon, Berkshire. Husbandman.</w:t>
      </w:r>
    </w:p>
    <w:p w14:paraId="426AD043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C47994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78D113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Kyrkes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57F9831E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A27FF1A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723CD3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941CDB" w14:textId="77777777" w:rsidR="004D2E85" w:rsidRDefault="004D2E85" w:rsidP="004D2E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June 2021</w:t>
      </w:r>
    </w:p>
    <w:p w14:paraId="09B834A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C5ACC" w14:textId="77777777" w:rsidR="004D2E85" w:rsidRDefault="004D2E85" w:rsidP="009139A6">
      <w:r>
        <w:separator/>
      </w:r>
    </w:p>
  </w:endnote>
  <w:endnote w:type="continuationSeparator" w:id="0">
    <w:p w14:paraId="247182A0" w14:textId="77777777" w:rsidR="004D2E85" w:rsidRDefault="004D2E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EC7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E9C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FFB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9B25" w14:textId="77777777" w:rsidR="004D2E85" w:rsidRDefault="004D2E85" w:rsidP="009139A6">
      <w:r>
        <w:separator/>
      </w:r>
    </w:p>
  </w:footnote>
  <w:footnote w:type="continuationSeparator" w:id="0">
    <w:p w14:paraId="55B47D72" w14:textId="77777777" w:rsidR="004D2E85" w:rsidRDefault="004D2E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E4C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4D7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74F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E85"/>
    <w:rsid w:val="000666E0"/>
    <w:rsid w:val="002510B7"/>
    <w:rsid w:val="004D2E8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47B00"/>
  <w15:chartTrackingRefBased/>
  <w15:docId w15:val="{8972213F-F2BA-4B39-8453-0D935CF0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2E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2021-07-12T18:28:00Z</dcterms:created>
  <dcterms:modified xsi:type="dcterms:W3CDTF">2021-07-12T18:29:00Z</dcterms:modified>
</cp:coreProperties>
</file>